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34284" w14:textId="77777777" w:rsidR="00126113" w:rsidRDefault="00126113" w:rsidP="00126113">
      <w:r>
        <w:rPr>
          <w:u w:val="single"/>
        </w:rPr>
        <w:t>John BRAUNCH</w:t>
      </w:r>
      <w:r>
        <w:t xml:space="preserve">    </w:t>
      </w:r>
      <w:proofErr w:type="gramStart"/>
      <w:r>
        <w:t xml:space="preserve">   (</w:t>
      </w:r>
      <w:proofErr w:type="gramEnd"/>
      <w:r>
        <w:t>fl.1420)</w:t>
      </w:r>
    </w:p>
    <w:p w14:paraId="3FBB6A91" w14:textId="77777777" w:rsidR="00126113" w:rsidRDefault="00126113" w:rsidP="00126113"/>
    <w:p w14:paraId="13F40163" w14:textId="77777777" w:rsidR="00126113" w:rsidRDefault="00126113" w:rsidP="00126113"/>
    <w:p w14:paraId="12E5FC19" w14:textId="77777777" w:rsidR="00126113" w:rsidRDefault="00126113" w:rsidP="00126113">
      <w:r>
        <w:t xml:space="preserve">Son of Sir John </w:t>
      </w:r>
      <w:proofErr w:type="spellStart"/>
      <w:r>
        <w:t>Braunch</w:t>
      </w:r>
      <w:proofErr w:type="spellEnd"/>
      <w:r>
        <w:t xml:space="preserve"> and his wife, Lady Catherine(q.v.).</w:t>
      </w:r>
    </w:p>
    <w:p w14:paraId="1C05095A" w14:textId="77777777" w:rsidR="00126113" w:rsidRPr="00DF0AE1" w:rsidRDefault="00126113" w:rsidP="0012611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F0AE1">
        <w:rPr>
          <w:rFonts w:ascii="Times New Roman" w:hAnsi="Times New Roman" w:cs="Times New Roman"/>
          <w:sz w:val="24"/>
          <w:szCs w:val="24"/>
        </w:rPr>
        <w:t>(“An Essay Towards a Topographical History of the County of Norfolk”</w:t>
      </w:r>
    </w:p>
    <w:p w14:paraId="08447300" w14:textId="77777777" w:rsidR="00126113" w:rsidRDefault="00126113" w:rsidP="00126113">
      <w:r>
        <w:t xml:space="preserve"> vol.9 pp.438-</w:t>
      </w:r>
      <w:proofErr w:type="gramStart"/>
      <w:r>
        <w:t>42  Francis</w:t>
      </w:r>
      <w:proofErr w:type="gramEnd"/>
      <w:r>
        <w:t xml:space="preserve"> </w:t>
      </w:r>
      <w:proofErr w:type="spellStart"/>
      <w:r>
        <w:t>Blomefield</w:t>
      </w:r>
      <w:proofErr w:type="spellEnd"/>
      <w:r>
        <w:t>)</w:t>
      </w:r>
    </w:p>
    <w:p w14:paraId="44FC8E68" w14:textId="77777777" w:rsidR="00126113" w:rsidRDefault="00126113" w:rsidP="00126113">
      <w:r>
        <w:t xml:space="preserve">Daughter:   Margaret = Ralph </w:t>
      </w:r>
      <w:proofErr w:type="spellStart"/>
      <w:r>
        <w:t>Lampet</w:t>
      </w:r>
      <w:proofErr w:type="spellEnd"/>
      <w:r>
        <w:t>(q.v.).  (ibid.)</w:t>
      </w:r>
    </w:p>
    <w:p w14:paraId="27F00998" w14:textId="77777777" w:rsidR="00126113" w:rsidRDefault="00126113" w:rsidP="00126113"/>
    <w:p w14:paraId="3EACCF94" w14:textId="77777777" w:rsidR="00126113" w:rsidRDefault="00126113" w:rsidP="00126113"/>
    <w:p w14:paraId="06A445EC" w14:textId="77777777" w:rsidR="00126113" w:rsidRDefault="00126113" w:rsidP="00126113">
      <w:r>
        <w:t xml:space="preserve">  3 Aug.1420</w:t>
      </w:r>
      <w:r>
        <w:tab/>
        <w:t xml:space="preserve">His mother bequeathed him the manor of </w:t>
      </w:r>
      <w:proofErr w:type="spellStart"/>
      <w:r>
        <w:t>Stody</w:t>
      </w:r>
      <w:proofErr w:type="spellEnd"/>
      <w:r>
        <w:t>, Norfolk.  (ibid.)</w:t>
      </w:r>
    </w:p>
    <w:p w14:paraId="671B2A73" w14:textId="77777777" w:rsidR="00126113" w:rsidRDefault="00126113" w:rsidP="00126113"/>
    <w:p w14:paraId="18387511" w14:textId="77777777" w:rsidR="00126113" w:rsidRDefault="00126113" w:rsidP="00126113"/>
    <w:p w14:paraId="48EFC73F" w14:textId="77777777" w:rsidR="00DD5B8A" w:rsidRPr="00564E3C" w:rsidRDefault="00126113" w:rsidP="001261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>4 August 2015</w:t>
      </w:r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50A62" w14:textId="77777777" w:rsidR="00126113" w:rsidRDefault="00126113" w:rsidP="00564E3C">
      <w:r>
        <w:separator/>
      </w:r>
    </w:p>
  </w:endnote>
  <w:endnote w:type="continuationSeparator" w:id="0">
    <w:p w14:paraId="7065D1A4" w14:textId="77777777" w:rsidR="00126113" w:rsidRDefault="00126113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89798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C63C7" w14:textId="77777777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F0AE1">
      <w:rPr>
        <w:rFonts w:ascii="Times New Roman" w:hAnsi="Times New Roman" w:cs="Times New Roman"/>
        <w:noProof/>
        <w:sz w:val="24"/>
        <w:szCs w:val="24"/>
      </w:rPr>
      <w:t>3 February 2022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0ACC8EFB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5DD31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B8CF6" w14:textId="77777777" w:rsidR="00126113" w:rsidRDefault="00126113" w:rsidP="00564E3C">
      <w:r>
        <w:separator/>
      </w:r>
    </w:p>
  </w:footnote>
  <w:footnote w:type="continuationSeparator" w:id="0">
    <w:p w14:paraId="513F08B4" w14:textId="77777777" w:rsidR="00126113" w:rsidRDefault="00126113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C6E9D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AB0A0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77FB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113"/>
    <w:rsid w:val="00126113"/>
    <w:rsid w:val="00372DC6"/>
    <w:rsid w:val="00564E3C"/>
    <w:rsid w:val="0064591D"/>
    <w:rsid w:val="00DD5B8A"/>
    <w:rsid w:val="00DF0AE1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8B23F"/>
  <w15:chartTrackingRefBased/>
  <w15:docId w15:val="{5DBBF239-7684-42A2-AC10-313D9DAA9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113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2.dotx</Template>
  <TotalTime>1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2015-10-04T20:16:00Z</dcterms:created>
  <dcterms:modified xsi:type="dcterms:W3CDTF">2022-02-03T10:31:00Z</dcterms:modified>
</cp:coreProperties>
</file>